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B4A69" w:rsidRPr="00DB4A69" w:rsidTr="006C6F6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DB4A69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Συσκευή κάθετης </w:t>
            </w:r>
            <w:proofErr w:type="spellStart"/>
            <w:r w:rsidRPr="00DB4A69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ηλεκτροφόρησης</w:t>
            </w:r>
            <w:proofErr w:type="spellEnd"/>
            <w:r w:rsidRPr="00DB4A69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r w:rsidRPr="00DB4A6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SDS</w:t>
            </w:r>
            <w:r w:rsidRPr="00DB4A69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-</w:t>
            </w:r>
            <w:r w:rsidRPr="00DB4A6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PAGE</w:t>
            </w:r>
            <w:bookmarkEnd w:id="0"/>
          </w:p>
        </w:tc>
      </w:tr>
      <w:tr w:rsidR="00DB4A69" w:rsidRPr="00DB4A69" w:rsidTr="006C6F6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B4A69" w:rsidRPr="00DB4A69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B4A69" w:rsidRPr="00DB4A69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B4A6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B4A6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B4A6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B4A6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B4A6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B4A69" w:rsidRPr="00DB4A69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B4A69" w:rsidRPr="00DB4A69" w:rsidRDefault="00DB4A69" w:rsidP="00DB4A69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Είναι για πρωτεΐνες 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B4A69" w:rsidRPr="00DB4A69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B4A69" w:rsidRPr="00DB4A69" w:rsidRDefault="00DB4A69" w:rsidP="00DB4A6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B4A69" w:rsidRPr="00DB4A69" w:rsidRDefault="00DB4A69" w:rsidP="00DB4A69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Πάχος </w:t>
            </w:r>
            <w:proofErr w:type="spellStart"/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γέλης</w:t>
            </w:r>
            <w:proofErr w:type="spellEnd"/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0,75 </w:t>
            </w:r>
            <w:proofErr w:type="spellStart"/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mm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DB4A69" w:rsidRPr="00DB4A69" w:rsidRDefault="00DB4A69" w:rsidP="00DB4A69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B4A69" w:rsidRPr="00DB4A69" w:rsidRDefault="00DB4A69" w:rsidP="00DB4A6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B4A69" w:rsidRPr="00DB4A69" w:rsidRDefault="00DB4A69" w:rsidP="00DB4A6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DB4A69" w:rsidRPr="00DB4A69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B4A69" w:rsidRPr="00DB4A69" w:rsidRDefault="00DB4A69" w:rsidP="00DB4A6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B4A69" w:rsidRPr="00DB4A69" w:rsidRDefault="00DB4A69" w:rsidP="00DB4A69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 περιλαμβάνει δοχείο, καπάκι με καλώδια τροφοδοσίας, συγκρότημα ηλεκτροδίων, βάση χύτευσης με 2 πλαίσια χύτευσης, 5 χτένες 10 φρεατίων, 5 κοντές πλάκες και 5 πλάκες διαχωρισμού</w:t>
            </w:r>
          </w:p>
        </w:tc>
        <w:tc>
          <w:tcPr>
            <w:tcW w:w="1080" w:type="dxa"/>
            <w:shd w:val="clear" w:color="auto" w:fill="auto"/>
          </w:tcPr>
          <w:p w:rsidR="00DB4A69" w:rsidRPr="00DB4A69" w:rsidRDefault="00DB4A69" w:rsidP="00DB4A69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B4A69" w:rsidRPr="00DB4A69" w:rsidRDefault="00DB4A69" w:rsidP="00DB4A6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B4A69" w:rsidRPr="00DB4A69" w:rsidRDefault="00DB4A69" w:rsidP="00DB4A6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DB4A69" w:rsidRPr="00DB4A69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B4A69" w:rsidRPr="00DB4A69" w:rsidRDefault="00DB4A69" w:rsidP="00DB4A6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B4A69" w:rsidRPr="00DB4A69" w:rsidRDefault="00DB4A69" w:rsidP="00DB4A69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Με </w:t>
            </w:r>
            <w:proofErr w:type="spellStart"/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κιτ</w:t>
            </w:r>
            <w:proofErr w:type="spellEnd"/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ακρυλαμιδίου</w:t>
            </w:r>
            <w:proofErr w:type="spellEnd"/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10%</w:t>
            </w:r>
          </w:p>
        </w:tc>
        <w:tc>
          <w:tcPr>
            <w:tcW w:w="1080" w:type="dxa"/>
            <w:shd w:val="clear" w:color="auto" w:fill="auto"/>
          </w:tcPr>
          <w:p w:rsidR="00DB4A69" w:rsidRPr="00DB4A69" w:rsidRDefault="00DB4A69" w:rsidP="00DB4A69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B4A69" w:rsidRPr="00DB4A69" w:rsidRDefault="00DB4A69" w:rsidP="00DB4A6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B4A69" w:rsidRPr="00DB4A69" w:rsidRDefault="00DB4A69" w:rsidP="00DB4A6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DB4A69" w:rsidRPr="00DB4A69" w:rsidTr="006C6F6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B4A69" w:rsidRPr="00DB4A69" w:rsidRDefault="00DB4A69" w:rsidP="00DB4A6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B4A69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B4A69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B4A69" w:rsidRPr="00DB4A69" w:rsidRDefault="00DB4A69" w:rsidP="00DB4A6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B4A6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DB4A69" w:rsidRDefault="00B43CAA" w:rsidP="00DB4A69"/>
    <w:sectPr w:rsidR="00B43CAA" w:rsidRPr="00DB4A6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D2A3E"/>
    <w:rsid w:val="0080302B"/>
    <w:rsid w:val="00B43CAA"/>
    <w:rsid w:val="00CB73E1"/>
    <w:rsid w:val="00D2557A"/>
    <w:rsid w:val="00DB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A6441682</Template>
  <TotalTime>1</TotalTime>
  <Pages>1</Pages>
  <Words>73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2025-12-01T09:45:00Z</dcterms:created>
  <dcterms:modified xsi:type="dcterms:W3CDTF">2025-12-01T09:45:00Z</dcterms:modified>
</cp:coreProperties>
</file>